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D5E5EB" w14:textId="77777777" w:rsidR="00E26B53" w:rsidRDefault="00E26B53" w:rsidP="00E26B53">
      <w:pPr>
        <w:pStyle w:val="NoSpacing"/>
      </w:pPr>
      <w:r>
        <w:rPr>
          <w:u w:val="single"/>
        </w:rPr>
        <w:t>Eleanor CHIDIOK</w:t>
      </w:r>
      <w:r>
        <w:t xml:space="preserve">    </w:t>
      </w:r>
      <w:proofErr w:type="gramStart"/>
      <w:r>
        <w:t xml:space="preserve">   (</w:t>
      </w:r>
      <w:proofErr w:type="gramEnd"/>
      <w:r>
        <w:t>d.ca.1433)</w:t>
      </w:r>
    </w:p>
    <w:p w14:paraId="0EE23E18" w14:textId="77777777" w:rsidR="00E26B53" w:rsidRDefault="00E26B53" w:rsidP="00E26B53">
      <w:pPr>
        <w:pStyle w:val="NoSpacing"/>
      </w:pPr>
    </w:p>
    <w:p w14:paraId="1874CA68" w14:textId="77777777" w:rsidR="00E26B53" w:rsidRDefault="00E26B53" w:rsidP="00E26B53">
      <w:pPr>
        <w:pStyle w:val="NoSpacing"/>
      </w:pPr>
    </w:p>
    <w:p w14:paraId="5385A749" w14:textId="77777777" w:rsidR="00E26B53" w:rsidRDefault="00E26B53" w:rsidP="00E26B53">
      <w:pPr>
        <w:pStyle w:val="NoSpacing"/>
      </w:pPr>
      <w:r>
        <w:t xml:space="preserve">= Sir John </w:t>
      </w:r>
      <w:proofErr w:type="spellStart"/>
      <w:r>
        <w:t>Chidiok</w:t>
      </w:r>
      <w:proofErr w:type="spellEnd"/>
      <w:r>
        <w:t>.</w:t>
      </w:r>
    </w:p>
    <w:p w14:paraId="496F7B81" w14:textId="77777777" w:rsidR="00E26B53" w:rsidRDefault="00E26B53" w:rsidP="00E26B53">
      <w:pPr>
        <w:pStyle w:val="NoSpacing"/>
      </w:pPr>
      <w:r>
        <w:t>(C.F.R. 1430-37p.165)</w:t>
      </w:r>
    </w:p>
    <w:p w14:paraId="54E1D17D" w14:textId="77777777" w:rsidR="00E26B53" w:rsidRDefault="00E26B53" w:rsidP="00E26B53">
      <w:pPr>
        <w:pStyle w:val="NoSpacing"/>
      </w:pPr>
    </w:p>
    <w:p w14:paraId="762E8924" w14:textId="77777777" w:rsidR="00E26B53" w:rsidRDefault="00E26B53" w:rsidP="00E26B53">
      <w:pPr>
        <w:pStyle w:val="NoSpacing"/>
      </w:pPr>
    </w:p>
    <w:p w14:paraId="72501705" w14:textId="77777777" w:rsidR="00E26B53" w:rsidRDefault="00E26B53" w:rsidP="00E26B53">
      <w:pPr>
        <w:pStyle w:val="NoSpacing"/>
      </w:pPr>
      <w:r>
        <w:t>14 Dec.1433</w:t>
      </w:r>
      <w:r>
        <w:tab/>
        <w:t xml:space="preserve">Writs of diem </w:t>
      </w:r>
      <w:proofErr w:type="spellStart"/>
      <w:r>
        <w:t>clausit</w:t>
      </w:r>
      <w:proofErr w:type="spellEnd"/>
      <w:r>
        <w:t xml:space="preserve"> extremum to the Escheators of Somerset &amp; Dorset,</w:t>
      </w:r>
    </w:p>
    <w:p w14:paraId="05901F38" w14:textId="77777777" w:rsidR="00E26B53" w:rsidRDefault="00E26B53" w:rsidP="00E26B53">
      <w:pPr>
        <w:pStyle w:val="NoSpacing"/>
      </w:pPr>
      <w:r>
        <w:tab/>
      </w:r>
      <w:r>
        <w:tab/>
        <w:t>Wiltshire and Gloucestershire and the adjacent Welsh March.   (ibid.)</w:t>
      </w:r>
    </w:p>
    <w:p w14:paraId="050A5953" w14:textId="77777777" w:rsidR="00E26B53" w:rsidRDefault="00E26B53" w:rsidP="00E26B53">
      <w:pPr>
        <w:pStyle w:val="NoSpacing"/>
      </w:pPr>
    </w:p>
    <w:p w14:paraId="79117E8B" w14:textId="77777777" w:rsidR="00E26B53" w:rsidRDefault="00E26B53" w:rsidP="00E26B53">
      <w:pPr>
        <w:pStyle w:val="NoSpacing"/>
      </w:pPr>
    </w:p>
    <w:p w14:paraId="2F309FF2" w14:textId="77777777" w:rsidR="00E26B53" w:rsidRDefault="00E26B53" w:rsidP="00E26B53">
      <w:pPr>
        <w:pStyle w:val="NoSpacing"/>
      </w:pPr>
      <w:r>
        <w:t>11 October 2024</w:t>
      </w:r>
    </w:p>
    <w:p w14:paraId="1A9207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5F301" w14:textId="77777777" w:rsidR="00E26B53" w:rsidRDefault="00E26B53" w:rsidP="009139A6">
      <w:r>
        <w:separator/>
      </w:r>
    </w:p>
  </w:endnote>
  <w:endnote w:type="continuationSeparator" w:id="0">
    <w:p w14:paraId="587A2731" w14:textId="77777777" w:rsidR="00E26B53" w:rsidRDefault="00E26B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FDD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1A0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9E7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BA3BF" w14:textId="77777777" w:rsidR="00E26B53" w:rsidRDefault="00E26B53" w:rsidP="009139A6">
      <w:r>
        <w:separator/>
      </w:r>
    </w:p>
  </w:footnote>
  <w:footnote w:type="continuationSeparator" w:id="0">
    <w:p w14:paraId="67EC78F3" w14:textId="77777777" w:rsidR="00E26B53" w:rsidRDefault="00E26B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B38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FB6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F57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53"/>
    <w:rsid w:val="000666E0"/>
    <w:rsid w:val="002510B7"/>
    <w:rsid w:val="00270799"/>
    <w:rsid w:val="005C130B"/>
    <w:rsid w:val="00604F3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6B53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08155"/>
  <w15:chartTrackingRefBased/>
  <w15:docId w15:val="{6DC9A589-6DD2-4BB0-AE82-E4D7260F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2024-10-12T21:09:00Z</dcterms:created>
  <dcterms:modified xsi:type="dcterms:W3CDTF">2024-10-12T21:10:00Z</dcterms:modified>
</cp:coreProperties>
</file>